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928E8" w14:textId="77777777" w:rsidR="00466999" w:rsidRDefault="00466999" w:rsidP="00466999">
      <w:r>
        <w:rPr>
          <w:u w:val="single"/>
        </w:rPr>
        <w:t>Sir John de WARREN</w:t>
      </w:r>
      <w:r>
        <w:t xml:space="preserve">     </w:t>
      </w:r>
      <w:proofErr w:type="gramStart"/>
      <w:r>
        <w:t xml:space="preserve">   (</w:t>
      </w:r>
      <w:proofErr w:type="gramEnd"/>
      <w:r>
        <w:t>fl.1487)</w:t>
      </w:r>
    </w:p>
    <w:p w14:paraId="034353C2" w14:textId="77777777" w:rsidR="00466999" w:rsidRDefault="00466999" w:rsidP="00466999">
      <w:r>
        <w:t>of Stockport.</w:t>
      </w:r>
    </w:p>
    <w:p w14:paraId="48F0E1B6" w14:textId="77777777" w:rsidR="00466999" w:rsidRDefault="00466999" w:rsidP="00466999"/>
    <w:p w14:paraId="5C0FF1B6" w14:textId="77777777" w:rsidR="00466999" w:rsidRDefault="00466999" w:rsidP="00466999"/>
    <w:p w14:paraId="6AB8C7DA" w14:textId="77777777" w:rsidR="00466999" w:rsidRDefault="00466999" w:rsidP="00466999">
      <w:r>
        <w:tab/>
        <w:t>1487</w:t>
      </w:r>
      <w:r>
        <w:tab/>
        <w:t xml:space="preserve">He was knighted for his part in </w:t>
      </w:r>
      <w:proofErr w:type="spellStart"/>
      <w:r>
        <w:t>surpressing</w:t>
      </w:r>
      <w:proofErr w:type="spellEnd"/>
      <w:r>
        <w:t xml:space="preserve"> the rising of Lambert Simnel.</w:t>
      </w:r>
    </w:p>
    <w:p w14:paraId="4DD7F63F" w14:textId="77777777" w:rsidR="00466999" w:rsidRDefault="00466999" w:rsidP="00466999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710EB8FC" w14:textId="77777777" w:rsidR="00466999" w:rsidRDefault="00466999" w:rsidP="00466999">
      <w:pPr>
        <w:ind w:left="720" w:firstLine="720"/>
      </w:pPr>
      <w:r>
        <w:t>pub. The Cheshire Community Council, 1971, p.42)</w:t>
      </w:r>
    </w:p>
    <w:p w14:paraId="5CDB7D2D" w14:textId="77777777" w:rsidR="00466999" w:rsidRDefault="00466999" w:rsidP="00466999"/>
    <w:p w14:paraId="6B5E1B42" w14:textId="77777777" w:rsidR="00466999" w:rsidRDefault="00466999" w:rsidP="00466999"/>
    <w:p w14:paraId="1448B31B" w14:textId="77777777" w:rsidR="00466999" w:rsidRDefault="00466999" w:rsidP="00466999">
      <w:r>
        <w:t>22 January 2023</w:t>
      </w:r>
    </w:p>
    <w:p w14:paraId="7225DA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4798B" w14:textId="77777777" w:rsidR="00466999" w:rsidRDefault="00466999" w:rsidP="009139A6">
      <w:r>
        <w:separator/>
      </w:r>
    </w:p>
  </w:endnote>
  <w:endnote w:type="continuationSeparator" w:id="0">
    <w:p w14:paraId="41ED26D5" w14:textId="77777777" w:rsidR="00466999" w:rsidRDefault="004669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40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A3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4252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A0F51" w14:textId="77777777" w:rsidR="00466999" w:rsidRDefault="00466999" w:rsidP="009139A6">
      <w:r>
        <w:separator/>
      </w:r>
    </w:p>
  </w:footnote>
  <w:footnote w:type="continuationSeparator" w:id="0">
    <w:p w14:paraId="7FBDBEC9" w14:textId="77777777" w:rsidR="00466999" w:rsidRDefault="004669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05D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98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962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999"/>
    <w:rsid w:val="000666E0"/>
    <w:rsid w:val="002510B7"/>
    <w:rsid w:val="0046699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392D9"/>
  <w15:chartTrackingRefBased/>
  <w15:docId w15:val="{450702EA-5A0A-41A8-89AD-179DEDD45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9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2023-04-21T21:04:00Z</dcterms:created>
  <dcterms:modified xsi:type="dcterms:W3CDTF">2023-04-21T21:05:00Z</dcterms:modified>
</cp:coreProperties>
</file>